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26A30" w14:textId="77777777" w:rsidR="009C000F" w:rsidRDefault="009C000F" w:rsidP="009C00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MILNE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fl.1391-1407)</w:t>
      </w:r>
    </w:p>
    <w:p w14:paraId="54908F13" w14:textId="77777777" w:rsidR="009C000F" w:rsidRDefault="009C000F" w:rsidP="009C00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Priest.</w:t>
      </w:r>
    </w:p>
    <w:p w14:paraId="48CDB6D3" w14:textId="77777777" w:rsidR="009C000F" w:rsidRDefault="009C000F" w:rsidP="009C000F">
      <w:pPr>
        <w:pStyle w:val="NoSpacing"/>
        <w:rPr>
          <w:rFonts w:cs="Times New Roman"/>
          <w:szCs w:val="24"/>
        </w:rPr>
      </w:pPr>
    </w:p>
    <w:p w14:paraId="16EB9E36" w14:textId="77777777" w:rsidR="009C000F" w:rsidRDefault="009C000F" w:rsidP="009C000F">
      <w:pPr>
        <w:pStyle w:val="NoSpacing"/>
        <w:rPr>
          <w:rFonts w:cs="Times New Roman"/>
          <w:szCs w:val="24"/>
        </w:rPr>
      </w:pPr>
    </w:p>
    <w:p w14:paraId="6821441F" w14:textId="77777777" w:rsidR="009C000F" w:rsidRDefault="009C000F" w:rsidP="009C00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May1391</w:t>
      </w:r>
      <w:r>
        <w:rPr>
          <w:rFonts w:cs="Times New Roman"/>
          <w:szCs w:val="24"/>
        </w:rPr>
        <w:tab/>
        <w:t xml:space="preserve">He became Rector of </w:t>
      </w:r>
      <w:proofErr w:type="spellStart"/>
      <w:r>
        <w:rPr>
          <w:rFonts w:cs="Times New Roman"/>
          <w:szCs w:val="24"/>
        </w:rPr>
        <w:t>Bolnhurst</w:t>
      </w:r>
      <w:proofErr w:type="spellEnd"/>
      <w:r>
        <w:rPr>
          <w:rFonts w:cs="Times New Roman"/>
          <w:szCs w:val="24"/>
        </w:rPr>
        <w:t>, Bedfordshire.</w:t>
      </w:r>
    </w:p>
    <w:p w14:paraId="5F3F568A" w14:textId="77777777" w:rsidR="009C000F" w:rsidRDefault="009C000F" w:rsidP="009C00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(</w:t>
      </w:r>
      <w:hyperlink r:id="rId6" w:history="1">
        <w:r w:rsidRPr="00F40268">
          <w:rPr>
            <w:rStyle w:val="Hyperlink"/>
            <w:rFonts w:cs="Times New Roman"/>
            <w:szCs w:val="24"/>
          </w:rPr>
          <w:t>https://bedsarchives.bedford.gov.uk/CommunityHistories/Bolnhurst/List-of-Bolnhurst-Rectors.aspx</w:t>
        </w:r>
      </w:hyperlink>
      <w:r>
        <w:rPr>
          <w:rFonts w:cs="Times New Roman"/>
          <w:szCs w:val="24"/>
        </w:rPr>
        <w:t>)</w:t>
      </w:r>
    </w:p>
    <w:p w14:paraId="1BE7E0F3" w14:textId="77777777" w:rsidR="009C000F" w:rsidRDefault="009C000F" w:rsidP="009C00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1407</w:t>
      </w:r>
      <w:r>
        <w:rPr>
          <w:rFonts w:cs="Times New Roman"/>
          <w:szCs w:val="24"/>
        </w:rPr>
        <w:tab/>
        <w:t xml:space="preserve">He exchanged with Walter </w:t>
      </w:r>
      <w:proofErr w:type="spellStart"/>
      <w:r>
        <w:rPr>
          <w:rFonts w:cs="Times New Roman"/>
          <w:szCs w:val="24"/>
        </w:rPr>
        <w:t>Halybred</w:t>
      </w:r>
      <w:proofErr w:type="spellEnd"/>
      <w:r>
        <w:rPr>
          <w:rFonts w:cs="Times New Roman"/>
          <w:szCs w:val="24"/>
        </w:rPr>
        <w:t xml:space="preserve">(q.v.) for the Rectory of </w:t>
      </w:r>
      <w:proofErr w:type="spellStart"/>
      <w:r>
        <w:rPr>
          <w:rFonts w:cs="Times New Roman"/>
          <w:szCs w:val="24"/>
        </w:rPr>
        <w:t>Colmord</w:t>
      </w:r>
      <w:proofErr w:type="spellEnd"/>
      <w:r>
        <w:rPr>
          <w:rFonts w:cs="Times New Roman"/>
          <w:szCs w:val="24"/>
        </w:rPr>
        <w:t>.</w:t>
      </w:r>
    </w:p>
    <w:p w14:paraId="29AD8493" w14:textId="77777777" w:rsidR="009C000F" w:rsidRDefault="009C000F" w:rsidP="009C00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00C3BB05" w14:textId="77777777" w:rsidR="009C000F" w:rsidRDefault="009C000F" w:rsidP="009C000F">
      <w:pPr>
        <w:pStyle w:val="NoSpacing"/>
        <w:rPr>
          <w:rFonts w:cs="Times New Roman"/>
          <w:szCs w:val="24"/>
        </w:rPr>
      </w:pPr>
    </w:p>
    <w:p w14:paraId="6FEA6A75" w14:textId="77777777" w:rsidR="009C000F" w:rsidRDefault="009C000F" w:rsidP="009C000F">
      <w:pPr>
        <w:pStyle w:val="NoSpacing"/>
        <w:rPr>
          <w:rFonts w:cs="Times New Roman"/>
          <w:szCs w:val="24"/>
        </w:rPr>
      </w:pPr>
    </w:p>
    <w:p w14:paraId="0F02FAD3" w14:textId="77777777" w:rsidR="009C000F" w:rsidRDefault="009C000F" w:rsidP="009C00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7F5648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B4F1B" w14:textId="77777777" w:rsidR="009C000F" w:rsidRDefault="009C000F" w:rsidP="009139A6">
      <w:r>
        <w:separator/>
      </w:r>
    </w:p>
  </w:endnote>
  <w:endnote w:type="continuationSeparator" w:id="0">
    <w:p w14:paraId="5742E1B3" w14:textId="77777777" w:rsidR="009C000F" w:rsidRDefault="009C00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DC4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1C2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77B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A8B6F" w14:textId="77777777" w:rsidR="009C000F" w:rsidRDefault="009C000F" w:rsidP="009139A6">
      <w:r>
        <w:separator/>
      </w:r>
    </w:p>
  </w:footnote>
  <w:footnote w:type="continuationSeparator" w:id="0">
    <w:p w14:paraId="37283609" w14:textId="77777777" w:rsidR="009C000F" w:rsidRDefault="009C00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BB3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E89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F59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0F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9C000F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6AA91"/>
  <w15:chartTrackingRefBased/>
  <w15:docId w15:val="{5CC1B4CC-9211-4947-8F29-17CBA510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00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Bolnhurst/List-of-Bolnhurst-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2024-07-13T17:58:00Z</dcterms:created>
  <dcterms:modified xsi:type="dcterms:W3CDTF">2024-07-13T17:59:00Z</dcterms:modified>
</cp:coreProperties>
</file>